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 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 г. N </w:t>
      </w:r>
      <w:r>
        <w:rPr>
          <w:rFonts w:ascii="Times New Roman" w:hAnsi="Times New Roman" w:cs="Times New Roman"/>
          <w:sz w:val="24"/>
          <w:szCs w:val="24"/>
          <w:lang w:eastAsia="ru-RU"/>
        </w:rPr>
        <w:t>377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28"/>
      <w:bookmarkEnd w:id="0"/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 программы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A667A0" w:rsidRPr="006E0043">
        <w:trPr>
          <w:trHeight w:val="634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A667A0" w:rsidRPr="006E0043">
        <w:trPr>
          <w:trHeight w:val="714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A667A0" w:rsidRPr="006E0043">
        <w:trPr>
          <w:trHeight w:val="696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667A0" w:rsidRPr="006E0043">
        <w:trPr>
          <w:trHeight w:val="4243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доступ к культурным ценностям.</w:t>
            </w:r>
          </w:p>
        </w:tc>
      </w:tr>
      <w:tr w:rsidR="00A667A0" w:rsidRPr="006E0043">
        <w:trPr>
          <w:trHeight w:val="589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7A0" w:rsidRPr="006E0043">
        <w:trPr>
          <w:trHeight w:val="1797"/>
        </w:trPr>
        <w:tc>
          <w:tcPr>
            <w:tcW w:w="4077" w:type="dxa"/>
          </w:tcPr>
          <w:p w:rsidR="00A667A0" w:rsidRPr="0075492C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A667A0" w:rsidRPr="0075492C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A667A0" w:rsidRPr="006E0043" w:rsidRDefault="00A667A0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 269 547 966,82 рублей,</w:t>
            </w:r>
          </w:p>
          <w:p w:rsidR="00A667A0" w:rsidRPr="006E0043" w:rsidRDefault="00A667A0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A667A0" w:rsidRPr="006E0043" w:rsidRDefault="00A667A0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>2025 год –  96 935 552,99 рубля;</w:t>
            </w:r>
          </w:p>
          <w:p w:rsidR="00A667A0" w:rsidRPr="006E0043" w:rsidRDefault="00A667A0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 xml:space="preserve">2026 год –  88 795 908,38 рублей; </w:t>
            </w:r>
          </w:p>
          <w:p w:rsidR="00A667A0" w:rsidRPr="0075492C" w:rsidRDefault="00A667A0" w:rsidP="00241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>2027 год –  83 816 505,45 рублей</w:t>
            </w:r>
          </w:p>
        </w:tc>
      </w:tr>
      <w:tr w:rsidR="00A667A0" w:rsidRPr="006E0043">
        <w:trPr>
          <w:trHeight w:val="702"/>
        </w:trPr>
        <w:tc>
          <w:tcPr>
            <w:tcW w:w="4077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313"/>
      <w:bookmarkEnd w:id="1"/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216A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Таблица 1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на достижение целей и (или) конечных результатов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A667A0" w:rsidRPr="006E0043">
        <w:tc>
          <w:tcPr>
            <w:tcW w:w="62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A667A0" w:rsidRDefault="00A667A0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Pr="00AE30E7" w:rsidRDefault="00A667A0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Таблица 2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A667A0" w:rsidRPr="006E0043">
        <w:trPr>
          <w:trHeight w:val="529"/>
        </w:trPr>
        <w:tc>
          <w:tcPr>
            <w:tcW w:w="534" w:type="dxa"/>
            <w:vAlign w:val="center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A667A0" w:rsidRPr="00AE30E7" w:rsidRDefault="00A667A0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667A0" w:rsidRPr="00AE30E7" w:rsidRDefault="00A667A0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667A0" w:rsidRPr="00AE30E7" w:rsidRDefault="00A667A0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A667A0" w:rsidRPr="00AE30E7" w:rsidRDefault="00A667A0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667A0" w:rsidRPr="006E0043">
        <w:tc>
          <w:tcPr>
            <w:tcW w:w="53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67A0" w:rsidRPr="006E0043"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A667A0" w:rsidRPr="006E0043">
        <w:trPr>
          <w:trHeight w:val="365"/>
        </w:trPr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A667A0" w:rsidRPr="006E0043">
        <w:trPr>
          <w:trHeight w:val="365"/>
        </w:trPr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A667A0" w:rsidRPr="006E0043">
        <w:tc>
          <w:tcPr>
            <w:tcW w:w="5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A667A0" w:rsidRPr="00D472A0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A667A0" w:rsidRPr="00D472A0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2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667A0" w:rsidRPr="006E0043">
        <w:trPr>
          <w:trHeight w:val="463"/>
        </w:trPr>
        <w:tc>
          <w:tcPr>
            <w:tcW w:w="10173" w:type="dxa"/>
            <w:gridSpan w:val="8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A667A0" w:rsidRPr="006E0043">
        <w:trPr>
          <w:trHeight w:val="463"/>
        </w:trPr>
        <w:tc>
          <w:tcPr>
            <w:tcW w:w="10173" w:type="dxa"/>
            <w:gridSpan w:val="8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A667A0" w:rsidRPr="006E0043">
        <w:tc>
          <w:tcPr>
            <w:tcW w:w="5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667A0" w:rsidRPr="006E0043">
        <w:trPr>
          <w:trHeight w:val="467"/>
        </w:trPr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A667A0" w:rsidRPr="006E0043">
        <w:trPr>
          <w:trHeight w:val="417"/>
        </w:trPr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A667A0" w:rsidRPr="006E0043">
        <w:trPr>
          <w:trHeight w:val="417"/>
        </w:trPr>
        <w:tc>
          <w:tcPr>
            <w:tcW w:w="10173" w:type="dxa"/>
            <w:gridSpan w:val="8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A667A0" w:rsidRPr="006E0043">
        <w:tc>
          <w:tcPr>
            <w:tcW w:w="53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vAlign w:val="center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A667A0" w:rsidRPr="00A7695E" w:rsidRDefault="00A667A0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67A0" w:rsidRPr="006E0043">
        <w:tc>
          <w:tcPr>
            <w:tcW w:w="534" w:type="dxa"/>
          </w:tcPr>
          <w:p w:rsidR="00A667A0" w:rsidRPr="00AE30E7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2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043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 субъектов</w:t>
            </w:r>
            <w:r w:rsidRPr="006E0043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vAlign w:val="center"/>
          </w:tcPr>
          <w:p w:rsidR="00A667A0" w:rsidRPr="00A7695E" w:rsidRDefault="00A667A0" w:rsidP="0021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A667A0" w:rsidRPr="00A7695E" w:rsidRDefault="00A667A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667A0" w:rsidRPr="00AE30E7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Зпл.к./ Зпл.р. х 100 %, где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Осоц.под.=Краб.получ. / Краб. х 100 %, где: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= Кпосещ.отч./Чнасел., где: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= Котч./Кпред.год х 100 %, где: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:rsidR="00A667A0" w:rsidRPr="00AE30E7" w:rsidRDefault="00A667A0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A667A0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7A0" w:rsidRDefault="00A667A0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667A0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40113"/>
    <w:rsid w:val="00073D81"/>
    <w:rsid w:val="001061AA"/>
    <w:rsid w:val="001120A3"/>
    <w:rsid w:val="00113405"/>
    <w:rsid w:val="001A3CA4"/>
    <w:rsid w:val="00216A9A"/>
    <w:rsid w:val="00230676"/>
    <w:rsid w:val="002349A6"/>
    <w:rsid w:val="002413C6"/>
    <w:rsid w:val="00257307"/>
    <w:rsid w:val="00272DEE"/>
    <w:rsid w:val="002A3643"/>
    <w:rsid w:val="003A799B"/>
    <w:rsid w:val="003D500D"/>
    <w:rsid w:val="003E7173"/>
    <w:rsid w:val="0049307F"/>
    <w:rsid w:val="004B1EB4"/>
    <w:rsid w:val="004D163A"/>
    <w:rsid w:val="00540F33"/>
    <w:rsid w:val="00697E19"/>
    <w:rsid w:val="006E0043"/>
    <w:rsid w:val="006E2C37"/>
    <w:rsid w:val="0071391A"/>
    <w:rsid w:val="00713D32"/>
    <w:rsid w:val="00740008"/>
    <w:rsid w:val="0075492C"/>
    <w:rsid w:val="00766063"/>
    <w:rsid w:val="00790477"/>
    <w:rsid w:val="007B4DCC"/>
    <w:rsid w:val="007B61E9"/>
    <w:rsid w:val="008009E4"/>
    <w:rsid w:val="008368B2"/>
    <w:rsid w:val="00864270"/>
    <w:rsid w:val="008A7D9D"/>
    <w:rsid w:val="008C2889"/>
    <w:rsid w:val="009073C0"/>
    <w:rsid w:val="00976D87"/>
    <w:rsid w:val="009B2F51"/>
    <w:rsid w:val="009F78AD"/>
    <w:rsid w:val="00A0236C"/>
    <w:rsid w:val="00A1491B"/>
    <w:rsid w:val="00A42FF1"/>
    <w:rsid w:val="00A446BF"/>
    <w:rsid w:val="00A573D7"/>
    <w:rsid w:val="00A667A0"/>
    <w:rsid w:val="00A7695E"/>
    <w:rsid w:val="00A879D6"/>
    <w:rsid w:val="00AA36EE"/>
    <w:rsid w:val="00AE30E7"/>
    <w:rsid w:val="00B13725"/>
    <w:rsid w:val="00B212F0"/>
    <w:rsid w:val="00B2226C"/>
    <w:rsid w:val="00B35D40"/>
    <w:rsid w:val="00B77D26"/>
    <w:rsid w:val="00BA0DB6"/>
    <w:rsid w:val="00C22BA3"/>
    <w:rsid w:val="00C24491"/>
    <w:rsid w:val="00C80FCB"/>
    <w:rsid w:val="00C824F4"/>
    <w:rsid w:val="00CF2748"/>
    <w:rsid w:val="00D10E88"/>
    <w:rsid w:val="00D20D32"/>
    <w:rsid w:val="00D322D5"/>
    <w:rsid w:val="00D472A0"/>
    <w:rsid w:val="00DB492C"/>
    <w:rsid w:val="00DD1BC0"/>
    <w:rsid w:val="00E42E1D"/>
    <w:rsid w:val="00E73861"/>
    <w:rsid w:val="00E86918"/>
    <w:rsid w:val="00EA5FED"/>
    <w:rsid w:val="00F36FE7"/>
    <w:rsid w:val="00F97C7E"/>
    <w:rsid w:val="00FD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47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5</Pages>
  <Words>1254</Words>
  <Characters>7151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2023-01-23T12:35:00Z</cp:lastPrinted>
  <dcterms:created xsi:type="dcterms:W3CDTF">2025-01-22T11:22:00Z</dcterms:created>
  <dcterms:modified xsi:type="dcterms:W3CDTF">2025-01-30T09:40:00Z</dcterms:modified>
</cp:coreProperties>
</file>